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18418E" w14:textId="5A199B41" w:rsidR="00160C4A" w:rsidRPr="00CE0424" w:rsidRDefault="00160C4A" w:rsidP="00160C4A">
      <w:pPr>
        <w:pStyle w:val="3GPPHeader"/>
        <w:spacing w:after="60"/>
        <w:rPr>
          <w:sz w:val="32"/>
          <w:szCs w:val="32"/>
          <w:highlight w:val="yellow"/>
        </w:rPr>
      </w:pPr>
      <w:bookmarkStart w:id="0" w:name="_Ref298777854"/>
      <w:r w:rsidRPr="00CE0424">
        <w:t>3GPP TSG-RAN WG</w:t>
      </w:r>
      <w:r>
        <w:t>2</w:t>
      </w:r>
      <w:r w:rsidRPr="00CE0424">
        <w:t xml:space="preserve"> #</w:t>
      </w:r>
      <w:r>
        <w:t>98-AH</w:t>
      </w:r>
      <w:r w:rsidRPr="00CE0424">
        <w:tab/>
      </w:r>
      <w:r w:rsidRPr="00CE0424">
        <w:rPr>
          <w:sz w:val="32"/>
          <w:szCs w:val="32"/>
        </w:rPr>
        <w:t>Tdoc R2-1</w:t>
      </w:r>
      <w:r>
        <w:rPr>
          <w:sz w:val="32"/>
          <w:szCs w:val="32"/>
        </w:rPr>
        <w:t>7</w:t>
      </w:r>
      <w:r w:rsidR="005874BB">
        <w:rPr>
          <w:sz w:val="32"/>
          <w:szCs w:val="32"/>
        </w:rPr>
        <w:t>06328</w:t>
      </w:r>
      <w:bookmarkStart w:id="1" w:name="_GoBack"/>
      <w:bookmarkEnd w:id="1"/>
    </w:p>
    <w:p w14:paraId="7D97CB3C" w14:textId="361CBA96" w:rsidR="00160C4A" w:rsidRPr="00C51A56" w:rsidRDefault="00160C4A" w:rsidP="00160C4A">
      <w:pPr>
        <w:pStyle w:val="3GPPHeader"/>
        <w:rPr>
          <w:szCs w:val="24"/>
        </w:rPr>
      </w:pPr>
      <w:r w:rsidRPr="00631CA0">
        <w:t>Qingdao, P.R. of China, 27</w:t>
      </w:r>
      <w:r w:rsidRPr="00631CA0">
        <w:rPr>
          <w:vertAlign w:val="superscript"/>
        </w:rPr>
        <w:t>th</w:t>
      </w:r>
      <w:r>
        <w:t xml:space="preserve"> </w:t>
      </w:r>
      <w:r w:rsidRPr="00631CA0">
        <w:t>– 29</w:t>
      </w:r>
      <w:r w:rsidRPr="00631CA0">
        <w:rPr>
          <w:vertAlign w:val="superscript"/>
        </w:rPr>
        <w:t>th</w:t>
      </w:r>
      <w:r>
        <w:t xml:space="preserve"> </w:t>
      </w:r>
      <w:r w:rsidRPr="00631CA0">
        <w:t>June 2017</w:t>
      </w:r>
      <w:r>
        <w:tab/>
        <w:t>(</w:t>
      </w:r>
      <w:r w:rsidRPr="00C51A56">
        <w:rPr>
          <w:szCs w:val="24"/>
        </w:rPr>
        <w:t>Revision of R2-1704171)</w:t>
      </w:r>
    </w:p>
    <w:p w14:paraId="5C551D61" w14:textId="5E3E0E17" w:rsidR="00ED5578" w:rsidRPr="00CE0424" w:rsidRDefault="00ED5578" w:rsidP="00ED5578">
      <w:pPr>
        <w:pStyle w:val="3GPPHeader"/>
      </w:pPr>
    </w:p>
    <w:p w14:paraId="46F23DB6" w14:textId="62BEFEBC" w:rsidR="008F214C" w:rsidRPr="00947F57" w:rsidRDefault="008F214C" w:rsidP="008F214C">
      <w:pPr>
        <w:pStyle w:val="3GPPHeader"/>
        <w:rPr>
          <w:sz w:val="22"/>
          <w:szCs w:val="22"/>
          <w:lang w:val="en-US"/>
        </w:rPr>
      </w:pPr>
      <w:r w:rsidRPr="0030492A">
        <w:rPr>
          <w:sz w:val="22"/>
          <w:szCs w:val="22"/>
          <w:lang w:val="en-US"/>
        </w:rPr>
        <w:t>Agenda Item:</w:t>
      </w:r>
      <w:r w:rsidRPr="0030492A">
        <w:rPr>
          <w:sz w:val="22"/>
          <w:szCs w:val="22"/>
          <w:lang w:val="en-US"/>
        </w:rPr>
        <w:tab/>
      </w:r>
      <w:r w:rsidR="0030492A" w:rsidRPr="005874BB">
        <w:rPr>
          <w:sz w:val="22"/>
          <w:szCs w:val="22"/>
          <w:lang w:val="en-US"/>
        </w:rPr>
        <w:t>10.2.</w:t>
      </w:r>
      <w:r w:rsidR="005874BB" w:rsidRPr="005874BB">
        <w:rPr>
          <w:sz w:val="22"/>
          <w:szCs w:val="22"/>
          <w:lang w:val="en-US"/>
        </w:rPr>
        <w:t>14</w:t>
      </w:r>
    </w:p>
    <w:p w14:paraId="5636400A" w14:textId="77777777" w:rsidR="008F214C" w:rsidRPr="00473217" w:rsidRDefault="008F214C" w:rsidP="008F214C">
      <w:pPr>
        <w:pStyle w:val="3GPPHeader"/>
        <w:rPr>
          <w:sz w:val="22"/>
          <w:szCs w:val="22"/>
        </w:rPr>
      </w:pPr>
      <w:r>
        <w:rPr>
          <w:sz w:val="22"/>
          <w:szCs w:val="22"/>
        </w:rPr>
        <w:t>Source:</w:t>
      </w:r>
      <w:r w:rsidRPr="00CE0424">
        <w:rPr>
          <w:sz w:val="22"/>
          <w:szCs w:val="22"/>
        </w:rPr>
        <w:tab/>
      </w:r>
      <w:r w:rsidRPr="00473217">
        <w:rPr>
          <w:sz w:val="22"/>
          <w:szCs w:val="22"/>
        </w:rPr>
        <w:t>Ericsson</w:t>
      </w:r>
    </w:p>
    <w:p w14:paraId="7A43A010" w14:textId="545EF09F" w:rsidR="008F214C" w:rsidRPr="00473217" w:rsidRDefault="008F214C" w:rsidP="008F214C">
      <w:pPr>
        <w:pStyle w:val="3GPPHeader"/>
        <w:rPr>
          <w:sz w:val="22"/>
          <w:szCs w:val="22"/>
        </w:rPr>
      </w:pPr>
      <w:r w:rsidRPr="00473217">
        <w:rPr>
          <w:sz w:val="22"/>
          <w:szCs w:val="22"/>
        </w:rPr>
        <w:t>Title:</w:t>
      </w:r>
      <w:r w:rsidRPr="00473217">
        <w:rPr>
          <w:sz w:val="22"/>
          <w:szCs w:val="22"/>
        </w:rPr>
        <w:tab/>
      </w:r>
      <w:r w:rsidR="00461F9F" w:rsidRPr="00473217">
        <w:rPr>
          <w:sz w:val="22"/>
          <w:szCs w:val="22"/>
        </w:rPr>
        <w:t>Key refresh in NR</w:t>
      </w:r>
      <w:r w:rsidR="00D213C2">
        <w:rPr>
          <w:sz w:val="22"/>
          <w:szCs w:val="22"/>
        </w:rPr>
        <w:t xml:space="preserve"> </w:t>
      </w:r>
    </w:p>
    <w:p w14:paraId="0F607D40" w14:textId="77777777" w:rsidR="008F214C" w:rsidRPr="00CE0424" w:rsidRDefault="008F214C" w:rsidP="008F214C">
      <w:pPr>
        <w:pStyle w:val="3GPPHeader"/>
        <w:rPr>
          <w:sz w:val="22"/>
          <w:szCs w:val="22"/>
        </w:rPr>
      </w:pPr>
      <w:r w:rsidRPr="00473217">
        <w:rPr>
          <w:sz w:val="22"/>
          <w:szCs w:val="22"/>
        </w:rPr>
        <w:t>Document for:</w:t>
      </w:r>
      <w:r w:rsidRPr="00473217">
        <w:rPr>
          <w:sz w:val="22"/>
          <w:szCs w:val="22"/>
        </w:rPr>
        <w:tab/>
        <w:t>Discussion, Decision</w:t>
      </w:r>
    </w:p>
    <w:p w14:paraId="461E8B9A" w14:textId="7FF8045F" w:rsidR="004141DD" w:rsidRDefault="004141DD" w:rsidP="004141DD">
      <w:pPr>
        <w:pStyle w:val="Heading1"/>
        <w:pBdr>
          <w:top w:val="single" w:sz="12" w:space="0" w:color="auto"/>
        </w:pBdr>
        <w:rPr>
          <w:lang w:val="en-US"/>
        </w:rPr>
      </w:pPr>
      <w:r w:rsidRPr="005B5D20">
        <w:rPr>
          <w:lang w:val="en-US"/>
        </w:rPr>
        <w:t>Introduction</w:t>
      </w:r>
      <w:bookmarkEnd w:id="0"/>
    </w:p>
    <w:p w14:paraId="4A197F3D" w14:textId="1988AC70" w:rsidR="00A064CC" w:rsidRDefault="00153A5D" w:rsidP="00A064CC">
      <w:r>
        <w:t xml:space="preserve">This contribution is a revision </w:t>
      </w:r>
      <w:r w:rsidR="00160C4A" w:rsidRPr="00160C4A">
        <w:t>of R2-1704171</w:t>
      </w:r>
      <w:r w:rsidR="00160C4A">
        <w:t xml:space="preserve"> </w:t>
      </w:r>
      <w:r w:rsidR="00160C4A" w:rsidRPr="00160C4A">
        <w:t xml:space="preserve">submitted </w:t>
      </w:r>
      <w:r>
        <w:t xml:space="preserve">at last meeting. </w:t>
      </w:r>
      <w:r w:rsidR="00A064CC">
        <w:t>Currently in LTE a handover always includes a key change. The motivation for this was so that the RAN context is refreshed at inter-eNB handover making it possible to provide forward and backwards security (preventing that a compromised key can be used in other eNBs). In addition to this feature the key change at handover can also be used within the same cell for general key refresh or to prevent reuse of encryption counter values for the same key.</w:t>
      </w:r>
    </w:p>
    <w:p w14:paraId="0435B75A" w14:textId="77B6203A" w:rsidR="00D213C2" w:rsidRDefault="00D213C2" w:rsidP="00A064CC">
      <w:r>
        <w:t xml:space="preserve">At the </w:t>
      </w:r>
      <w:r w:rsidR="00ED5578">
        <w:t>earlier</w:t>
      </w:r>
      <w:r>
        <w:t xml:space="preserve"> RAN2 meeting it was agreed:</w:t>
      </w:r>
    </w:p>
    <w:p w14:paraId="1306F5E1"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Agreements:</w:t>
      </w:r>
    </w:p>
    <w:p w14:paraId="0D13645A"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1:</w:t>
      </w:r>
      <w:r w:rsidRPr="00D213C2">
        <w:rPr>
          <w:rFonts w:eastAsia="MS Mincho"/>
          <w:szCs w:val="24"/>
          <w:lang w:eastAsia="en-GB"/>
        </w:rPr>
        <w:tab/>
        <w:t>Security key refresh is not performed at every mobility procedure (i.e. handover), at least for the case of mobility where the PDCP anchor point is not changed. (To be confirmed by SA3)</w:t>
      </w:r>
    </w:p>
    <w:p w14:paraId="3BFD793B"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1a</w:t>
      </w:r>
      <w:r w:rsidRPr="00D213C2">
        <w:rPr>
          <w:rFonts w:eastAsia="MS Mincho"/>
          <w:szCs w:val="24"/>
          <w:lang w:eastAsia="en-GB"/>
        </w:rPr>
        <w:tab/>
        <w:t>RAN2 will let SA3 consider whether the agreement 1 has any implication on the inputs for key derivation (e.g. PCI)</w:t>
      </w:r>
    </w:p>
    <w:p w14:paraId="29120E05" w14:textId="77777777" w:rsidR="00D213C2" w:rsidRDefault="00D213C2" w:rsidP="00A064CC"/>
    <w:p w14:paraId="5CE0D6FA" w14:textId="28AE057B" w:rsidR="00A064CC" w:rsidRDefault="00A064CC" w:rsidP="00A064CC">
      <w:r>
        <w:t xml:space="preserve">This contribution is proposing solutions for key refresh in NR, which decouples the key refresh from handover, while still maintaining the possibility to do key refresh at handover, state transition etc. The contribution </w:t>
      </w:r>
      <w:r w:rsidR="00561AFD">
        <w:t xml:space="preserve">is </w:t>
      </w:r>
      <w:r>
        <w:t>also discussing what parameters to use as input to the key refresh.</w:t>
      </w:r>
    </w:p>
    <w:p w14:paraId="3127C53B" w14:textId="77777777" w:rsidR="00A064CC" w:rsidRDefault="00A064CC" w:rsidP="00A064CC"/>
    <w:p w14:paraId="5919DE41" w14:textId="71E83AC9" w:rsidR="00A064CC" w:rsidRDefault="00A064CC" w:rsidP="00A064CC">
      <w:pPr>
        <w:pStyle w:val="Heading1"/>
      </w:pPr>
      <w:r>
        <w:t>When is key refresh needed</w:t>
      </w:r>
    </w:p>
    <w:p w14:paraId="2A657E67" w14:textId="447D0E0B" w:rsidR="00A064CC" w:rsidRDefault="00A064CC" w:rsidP="00A064CC">
      <w:r>
        <w:t>The drivers for changing the UE keys (key refresh)</w:t>
      </w:r>
      <w:r w:rsidR="00026C92">
        <w:t xml:space="preserve"> in RRC connected state</w:t>
      </w:r>
      <w:r>
        <w:t xml:space="preserve"> are two-fold;</w:t>
      </w:r>
    </w:p>
    <w:p w14:paraId="0930FB42" w14:textId="4E282E51" w:rsidR="00A064CC" w:rsidRPr="00A064CC" w:rsidRDefault="00A064CC" w:rsidP="00A064CC">
      <w:pPr>
        <w:pStyle w:val="ListParagraph"/>
        <w:numPr>
          <w:ilvl w:val="0"/>
          <w:numId w:val="26"/>
        </w:numPr>
      </w:pPr>
      <w:r>
        <w:rPr>
          <w:lang w:val="en-GB"/>
        </w:rPr>
        <w:t xml:space="preserve">To provide backwards and forwards security in the network preventing a compromised key from one node being used to </w:t>
      </w:r>
      <w:r w:rsidR="00846CCD">
        <w:rPr>
          <w:lang w:val="en-GB"/>
        </w:rPr>
        <w:t xml:space="preserve">decrypt </w:t>
      </w:r>
      <w:r>
        <w:rPr>
          <w:lang w:val="en-GB"/>
        </w:rPr>
        <w:t>data sen</w:t>
      </w:r>
      <w:r w:rsidR="00D523E0">
        <w:rPr>
          <w:lang w:val="en-GB"/>
        </w:rPr>
        <w:t>t</w:t>
      </w:r>
      <w:r>
        <w:rPr>
          <w:lang w:val="en-GB"/>
        </w:rPr>
        <w:t xml:space="preserve"> in another node</w:t>
      </w:r>
    </w:p>
    <w:p w14:paraId="3A2E595E" w14:textId="58AC1295" w:rsidR="00A064CC" w:rsidRDefault="00A064CC" w:rsidP="00A064CC">
      <w:pPr>
        <w:pStyle w:val="ListParagraph"/>
        <w:numPr>
          <w:ilvl w:val="0"/>
          <w:numId w:val="26"/>
        </w:numPr>
      </w:pPr>
      <w:r>
        <w:t xml:space="preserve">To refresh the UE security context </w:t>
      </w:r>
      <w:r w:rsidR="00D523E0">
        <w:t xml:space="preserve">for </w:t>
      </w:r>
      <w:r>
        <w:t>non-moving UEs either to prevent wrap-around of sequence numbers used as input to security or just to refresh the context to avoid that the same key is used for too long time</w:t>
      </w:r>
    </w:p>
    <w:p w14:paraId="27E23AB5" w14:textId="1C1F59A0" w:rsidR="00A064CC" w:rsidRDefault="00A064CC" w:rsidP="00A064CC">
      <w:r>
        <w:t xml:space="preserve">In LTE it was agreed to use the same procedure for both cases of key refresh. </w:t>
      </w:r>
      <w:r w:rsidR="005B40BD">
        <w:t xml:space="preserve">It was also agreed to mandatory change the key at every handover and state-transition regardless if the UE moves to a new node or not. The advantage of this solution </w:t>
      </w:r>
      <w:r w:rsidR="00947F57">
        <w:t xml:space="preserve">is </w:t>
      </w:r>
      <w:r w:rsidR="006951C6">
        <w:t>simplified</w:t>
      </w:r>
      <w:r w:rsidR="005B40BD">
        <w:t xml:space="preserve"> handling and to prevent the UE from knowing about the internal network structure (e.g. which cells belong to the same eNB).</w:t>
      </w:r>
    </w:p>
    <w:p w14:paraId="05EC7799" w14:textId="5A161C97" w:rsidR="005B40BD" w:rsidRDefault="005B40BD" w:rsidP="00A064CC">
      <w:r>
        <w:t>The drawback with the LTE solution is that the key need</w:t>
      </w:r>
      <w:r w:rsidR="00846CCD">
        <w:t>s</w:t>
      </w:r>
      <w:r>
        <w:t xml:space="preserve"> to be change</w:t>
      </w:r>
      <w:r w:rsidR="00D523E0">
        <w:t>d</w:t>
      </w:r>
      <w:r>
        <w:t xml:space="preserve"> at radio handover even in the case the security context is not moved or </w:t>
      </w:r>
      <w:r w:rsidR="00846CCD">
        <w:t xml:space="preserve">need not </w:t>
      </w:r>
      <w:r>
        <w:t>be refreshed</w:t>
      </w:r>
      <w:r w:rsidR="00846CCD">
        <w:t>,</w:t>
      </w:r>
      <w:r>
        <w:t xml:space="preserve"> which may be common in centralized RAN deployments. A key change also means that any packets that were encrypted with one key but not delivered to the UE must be re-encrypted which may add delay or increase buffering requirements. The </w:t>
      </w:r>
      <w:r w:rsidR="000A42E1">
        <w:t>drawback of the LTE solution is</w:t>
      </w:r>
      <w:r>
        <w:t xml:space="preserve"> that frequent key changes occur even when the UE context is not moved to a new node. </w:t>
      </w:r>
    </w:p>
    <w:p w14:paraId="5E3298C9" w14:textId="6B85C521" w:rsidR="00FD18A0" w:rsidRDefault="005B40BD" w:rsidP="00A064CC">
      <w:r>
        <w:lastRenderedPageBreak/>
        <w:t xml:space="preserve">For NR it </w:t>
      </w:r>
      <w:r w:rsidR="00026C92">
        <w:t xml:space="preserve">has been agreed that it should be </w:t>
      </w:r>
      <w:r w:rsidR="001807F6">
        <w:t>a network decision if key change should be performed at handover, making it possible to avoid key changes as long as the UE is moving within the same RAN node</w:t>
      </w:r>
      <w:r w:rsidR="00CD1513">
        <w:t xml:space="preserve"> (PDCP termination point)</w:t>
      </w:r>
      <w:r w:rsidR="001807F6">
        <w:t>. Security wise the solution should have similar properties as LTE, since key refresh is still possible to trigger at any time, even at every handover when desired. It is proposed to keep the solution of key refresh at state transitions, since that does not have the drawback with regards to re-encrypting data.</w:t>
      </w:r>
      <w:r w:rsidR="00665FEE">
        <w:t xml:space="preserve"> It is also proposed to support key re-fresh after a radio link failure since the extra cost of performing a key refresh at RLF </w:t>
      </w:r>
      <w:r w:rsidR="006951C6">
        <w:t xml:space="preserve">which should be rare </w:t>
      </w:r>
      <w:r w:rsidR="00665FEE">
        <w:t>is deemed small.</w:t>
      </w:r>
    </w:p>
    <w:p w14:paraId="0443CC1B" w14:textId="0B871482" w:rsidR="00A064CC" w:rsidRDefault="005B40BD" w:rsidP="00A064CC">
      <w:r>
        <w:t>The following proposals are made regarding key change in NR:</w:t>
      </w:r>
    </w:p>
    <w:p w14:paraId="146F184C" w14:textId="3EDC1BBA" w:rsidR="005B40BD" w:rsidRDefault="005B40BD" w:rsidP="005B40BD">
      <w:pPr>
        <w:ind w:left="1418" w:hanging="1418"/>
        <w:rPr>
          <w:b/>
        </w:rPr>
      </w:pPr>
      <w:r w:rsidRPr="005B40BD">
        <w:rPr>
          <w:b/>
          <w:bCs/>
          <w:lang w:val="en-US"/>
        </w:rPr>
        <w:t>Proposal 1</w:t>
      </w:r>
      <w:r w:rsidRPr="005B40BD">
        <w:rPr>
          <w:b/>
          <w:bCs/>
          <w:lang w:val="en-US"/>
        </w:rPr>
        <w:tab/>
      </w:r>
      <w:r>
        <w:rPr>
          <w:b/>
          <w:bCs/>
          <w:lang w:val="en-US"/>
        </w:rPr>
        <w:t>Similar to LTE i</w:t>
      </w:r>
      <w:r w:rsidRPr="005B40BD">
        <w:rPr>
          <w:b/>
          <w:bCs/>
          <w:lang w:val="en-US"/>
        </w:rPr>
        <w:t xml:space="preserve">t is proposed to perform key re-fresh at </w:t>
      </w:r>
      <w:r>
        <w:rPr>
          <w:b/>
          <w:bCs/>
          <w:lang w:val="en-US"/>
        </w:rPr>
        <w:t xml:space="preserve">every </w:t>
      </w:r>
      <w:r w:rsidRPr="005B40BD">
        <w:rPr>
          <w:b/>
          <w:bCs/>
          <w:lang w:val="en-US"/>
        </w:rPr>
        <w:t>state transition from IDLE/RRC_</w:t>
      </w:r>
      <w:r w:rsidR="00CD1513">
        <w:rPr>
          <w:b/>
          <w:bCs/>
          <w:lang w:val="en-US"/>
        </w:rPr>
        <w:t>INACTIVE</w:t>
      </w:r>
      <w:r w:rsidR="00CD1513" w:rsidRPr="005B40BD">
        <w:rPr>
          <w:b/>
          <w:bCs/>
          <w:lang w:val="en-US"/>
        </w:rPr>
        <w:t xml:space="preserve"> </w:t>
      </w:r>
      <w:r w:rsidRPr="005B40BD">
        <w:rPr>
          <w:b/>
          <w:bCs/>
          <w:lang w:val="en-US"/>
        </w:rPr>
        <w:t>state to RRC</w:t>
      </w:r>
      <w:r w:rsidR="00CD1513">
        <w:rPr>
          <w:b/>
          <w:bCs/>
          <w:lang w:val="en-US"/>
        </w:rPr>
        <w:t>_CONNECTED</w:t>
      </w:r>
      <w:r w:rsidRPr="005B40BD">
        <w:rPr>
          <w:b/>
        </w:rPr>
        <w:t xml:space="preserve"> state</w:t>
      </w:r>
      <w:r w:rsidR="00665FEE">
        <w:rPr>
          <w:b/>
        </w:rPr>
        <w:t xml:space="preserve">, as well as </w:t>
      </w:r>
      <w:r w:rsidR="006951C6">
        <w:rPr>
          <w:b/>
        </w:rPr>
        <w:t>during every RRC re-establishment</w:t>
      </w:r>
      <w:r>
        <w:rPr>
          <w:b/>
        </w:rPr>
        <w:t>.</w:t>
      </w:r>
    </w:p>
    <w:p w14:paraId="2ADA3E6A" w14:textId="30189FD5" w:rsidR="005B40BD" w:rsidRDefault="005B40BD" w:rsidP="005B40BD">
      <w:pPr>
        <w:ind w:left="1418" w:hanging="1418"/>
        <w:rPr>
          <w:b/>
        </w:rPr>
      </w:pPr>
      <w:r>
        <w:rPr>
          <w:b/>
        </w:rPr>
        <w:t>Proposal 2</w:t>
      </w:r>
      <w:r>
        <w:rPr>
          <w:b/>
        </w:rPr>
        <w:tab/>
        <w:t>Key re-fresh at RRC handover shall be supported when ordered by the network.</w:t>
      </w:r>
      <w:r w:rsidR="00436EA4">
        <w:rPr>
          <w:b/>
        </w:rPr>
        <w:t xml:space="preserve"> There shall be an indication in the handover command indicating to the UE if the key shall be changed. </w:t>
      </w:r>
    </w:p>
    <w:p w14:paraId="61F63AA8" w14:textId="180A9F77" w:rsidR="00624C8A" w:rsidRDefault="005B40BD" w:rsidP="00FD18A0">
      <w:pPr>
        <w:ind w:left="1418" w:hanging="1418"/>
      </w:pPr>
      <w:r>
        <w:rPr>
          <w:b/>
        </w:rPr>
        <w:t>Proposal 3</w:t>
      </w:r>
      <w:r>
        <w:rPr>
          <w:b/>
        </w:rPr>
        <w:tab/>
      </w:r>
      <w:r w:rsidR="00665FEE">
        <w:rPr>
          <w:b/>
        </w:rPr>
        <w:t xml:space="preserve">Key re-fresh at RRC handover </w:t>
      </w:r>
      <w:r w:rsidR="007866B9">
        <w:rPr>
          <w:b/>
        </w:rPr>
        <w:t xml:space="preserve">(triggered by the network) </w:t>
      </w:r>
      <w:r w:rsidR="00665FEE">
        <w:rPr>
          <w:b/>
        </w:rPr>
        <w:t xml:space="preserve">shall also be used for intra-node key refresh when needed. </w:t>
      </w:r>
    </w:p>
    <w:p w14:paraId="6D377550" w14:textId="0A3E602D" w:rsidR="00FD18A0" w:rsidRDefault="00FD18A0" w:rsidP="005B40BD">
      <w:pPr>
        <w:ind w:left="1418" w:hanging="1418"/>
        <w:rPr>
          <w:b/>
        </w:rPr>
      </w:pPr>
    </w:p>
    <w:p w14:paraId="14312AEE" w14:textId="0894D6D2" w:rsidR="00665FEE" w:rsidRDefault="00665FEE" w:rsidP="005B40BD">
      <w:pPr>
        <w:ind w:left="1418" w:hanging="1418"/>
        <w:rPr>
          <w:b/>
        </w:rPr>
      </w:pPr>
    </w:p>
    <w:p w14:paraId="5101E498" w14:textId="0A1A7EC8" w:rsidR="00665FEE" w:rsidRDefault="00665FEE" w:rsidP="00665FEE">
      <w:pPr>
        <w:pStyle w:val="Heading1"/>
      </w:pPr>
      <w:r>
        <w:t>Input parameters for key refresh</w:t>
      </w:r>
    </w:p>
    <w:p w14:paraId="6C2FA449" w14:textId="19F7CB7C" w:rsidR="00BA0212" w:rsidRDefault="00665FEE" w:rsidP="005B40BD">
      <w:pPr>
        <w:ind w:left="1418" w:hanging="1418"/>
      </w:pPr>
      <w:r>
        <w:t xml:space="preserve">Currently </w:t>
      </w:r>
      <w:r w:rsidR="006951C6">
        <w:t xml:space="preserve">in LTE </w:t>
      </w:r>
      <w:r>
        <w:t>the</w:t>
      </w:r>
      <w:r w:rsidR="00BA0212">
        <w:t xml:space="preserve"> new KeNB called KeNB* is derived in the source cell based on the following parameters:</w:t>
      </w:r>
    </w:p>
    <w:p w14:paraId="5AAED22A" w14:textId="11E59071" w:rsidR="00BA0212" w:rsidRDefault="00BA0212" w:rsidP="00BA0212">
      <w:pPr>
        <w:pStyle w:val="ListParagraph"/>
        <w:numPr>
          <w:ilvl w:val="0"/>
          <w:numId w:val="26"/>
        </w:numPr>
      </w:pPr>
      <w:r>
        <w:t>PCI (target cell physical cell id)</w:t>
      </w:r>
    </w:p>
    <w:p w14:paraId="2EE2F2E7" w14:textId="0E132876" w:rsidR="00BA0212" w:rsidRDefault="00BA0212" w:rsidP="00BA0212">
      <w:pPr>
        <w:pStyle w:val="ListParagraph"/>
        <w:numPr>
          <w:ilvl w:val="0"/>
          <w:numId w:val="26"/>
        </w:numPr>
      </w:pPr>
      <w:r>
        <w:t>EARFCN-DL (target physical cell downlink frequency)</w:t>
      </w:r>
    </w:p>
    <w:p w14:paraId="1003EA1F" w14:textId="3D8E8670" w:rsidR="00BA0212" w:rsidRDefault="00BA0212" w:rsidP="00BA0212">
      <w:pPr>
        <w:pStyle w:val="ListParagraph"/>
        <w:numPr>
          <w:ilvl w:val="0"/>
          <w:numId w:val="26"/>
        </w:numPr>
      </w:pPr>
      <w:r>
        <w:t>The old KeNB or a fresh NH (received from the CN), which</w:t>
      </w:r>
      <w:r w:rsidR="000A42E1">
        <w:t xml:space="preserve"> to </w:t>
      </w:r>
      <w:r w:rsidR="00FB43EB">
        <w:t>use the</w:t>
      </w:r>
      <w:r>
        <w:t xml:space="preserve"> UE will learn from the NCC.</w:t>
      </w:r>
    </w:p>
    <w:p w14:paraId="520F69E8" w14:textId="1BC8B61C" w:rsidR="007F52E7" w:rsidRDefault="00BA0212" w:rsidP="00BA0212">
      <w:r>
        <w:t xml:space="preserve">The advantage of using the cell ID and frequency as input to the key </w:t>
      </w:r>
      <w:r w:rsidR="007F52E7">
        <w:t>derivation</w:t>
      </w:r>
      <w:r>
        <w:t xml:space="preserve"> is that </w:t>
      </w:r>
      <w:r w:rsidR="007F52E7">
        <w:t>different keys will be generated for different target cells, which also means different keys will be generated for different nodes</w:t>
      </w:r>
      <w:r w:rsidR="006356EC">
        <w:t>, enabling the preparation of multiple nodes e.g. at handover</w:t>
      </w:r>
      <w:r w:rsidR="00C26837">
        <w:t xml:space="preserve"> where each node get their own set of keys</w:t>
      </w:r>
      <w:r w:rsidR="007F52E7">
        <w:t xml:space="preserve">. The cell id and frequency is also a </w:t>
      </w:r>
      <w:r>
        <w:t xml:space="preserve">parameter the UE </w:t>
      </w:r>
      <w:r w:rsidR="007F52E7">
        <w:t xml:space="preserve">will know about </w:t>
      </w:r>
      <w:r w:rsidR="006356EC">
        <w:t xml:space="preserve">when entering </w:t>
      </w:r>
      <w:r w:rsidR="007F52E7">
        <w:t>the target cell.</w:t>
      </w:r>
    </w:p>
    <w:p w14:paraId="55854261" w14:textId="56F4E515" w:rsidR="007F52E7" w:rsidRDefault="007F52E7" w:rsidP="00BA0212">
      <w:r>
        <w:t>The procedure above is used both at handover and connection re-establishment/resume. The PCI</w:t>
      </w:r>
      <w:r w:rsidR="00DF0B99">
        <w:t xml:space="preserve"> or the EARFCN-DL</w:t>
      </w:r>
      <w:r>
        <w:t xml:space="preserve"> is not used </w:t>
      </w:r>
      <w:r w:rsidR="006356EC">
        <w:t xml:space="preserve">at state transition from CN IDLE </w:t>
      </w:r>
      <w:r>
        <w:t>since then instead the key is derived directly from Kasme (and using UL NAS COUNT as a freshness parameter).</w:t>
      </w:r>
    </w:p>
    <w:p w14:paraId="6FFF9EB6" w14:textId="6B7034C5" w:rsidR="007F52E7" w:rsidRDefault="007F52E7" w:rsidP="00BA0212">
      <w:r>
        <w:t xml:space="preserve">For NR it is deemed beneficial to have a similar mechanism for deriving new keys at handover, re-establishment, and resume. In principle the following </w:t>
      </w:r>
      <w:r w:rsidR="006951C6">
        <w:t>input</w:t>
      </w:r>
      <w:r>
        <w:t xml:space="preserve"> would be required:</w:t>
      </w:r>
    </w:p>
    <w:p w14:paraId="0F959309" w14:textId="72637D98" w:rsidR="007F52E7" w:rsidRDefault="007F52E7" w:rsidP="007F52E7">
      <w:pPr>
        <w:pStyle w:val="ListParagraph"/>
        <w:numPr>
          <w:ilvl w:val="0"/>
          <w:numId w:val="26"/>
        </w:numPr>
      </w:pPr>
      <w:r>
        <w:t>UE</w:t>
      </w:r>
      <w:r w:rsidR="00C26837">
        <w:t xml:space="preserve"> need to be provided with the N</w:t>
      </w:r>
      <w:r>
        <w:t>CC.</w:t>
      </w:r>
    </w:p>
    <w:p w14:paraId="4B11697E" w14:textId="7C7CDCFE" w:rsidR="007F52E7" w:rsidRDefault="007F52E7" w:rsidP="007F52E7">
      <w:pPr>
        <w:pStyle w:val="ListParagraph"/>
        <w:numPr>
          <w:ilvl w:val="0"/>
          <w:numId w:val="26"/>
        </w:numPr>
      </w:pPr>
      <w:r>
        <w:t>UE need to be provided with a freshness parameter associated with the target node.</w:t>
      </w:r>
    </w:p>
    <w:p w14:paraId="5D36F941" w14:textId="7CE81C10" w:rsidR="00436EA4" w:rsidRDefault="00436EA4" w:rsidP="007F52E7">
      <w:pPr>
        <w:pStyle w:val="ListParagraph"/>
        <w:numPr>
          <w:ilvl w:val="0"/>
          <w:numId w:val="26"/>
        </w:numPr>
      </w:pPr>
      <w:r>
        <w:t>UE needs to be provided with information about security algorithm</w:t>
      </w:r>
      <w:r w:rsidR="008B507B">
        <w:t>s</w:t>
      </w:r>
      <w:r>
        <w:t xml:space="preserve"> in case the security algorithm</w:t>
      </w:r>
      <w:r w:rsidR="008B507B">
        <w:t>s</w:t>
      </w:r>
      <w:r w:rsidR="00FC6798">
        <w:t xml:space="preserve"> are</w:t>
      </w:r>
      <w:r>
        <w:t xml:space="preserve"> changed</w:t>
      </w:r>
    </w:p>
    <w:p w14:paraId="3CD944E8" w14:textId="1D20730F" w:rsidR="006356EC" w:rsidRDefault="007F52E7" w:rsidP="00BA0212">
      <w:r>
        <w:t>W</w:t>
      </w:r>
      <w:r w:rsidR="00C26837">
        <w:t>hen it comes to providing the N</w:t>
      </w:r>
      <w:r>
        <w:t xml:space="preserve">CC it </w:t>
      </w:r>
      <w:r w:rsidR="00A944CF">
        <w:t xml:space="preserve">can be provided in the handover command as in LTE. For resume like procedure to be used when performing transition from RRC_INACTIVE it can be provided in the message that order the UE </w:t>
      </w:r>
      <w:r w:rsidR="00F23434">
        <w:t>to</w:t>
      </w:r>
      <w:r w:rsidR="00DF0B99">
        <w:t xml:space="preserve"> move to</w:t>
      </w:r>
      <w:r w:rsidR="00F23434">
        <w:t xml:space="preserve"> </w:t>
      </w:r>
      <w:r w:rsidR="00A944CF">
        <w:t>RRC_INACTIVE</w:t>
      </w:r>
      <w:r w:rsidR="00DF0B99">
        <w:t xml:space="preserve"> state (e.g. RRCConnectionRelease)</w:t>
      </w:r>
      <w:r w:rsidR="00A944CF">
        <w:t xml:space="preserve">. </w:t>
      </w:r>
      <w:r w:rsidR="00B3204E">
        <w:t>This is currently not the way it works in LTE, but there are no fundamental technical problems preventing t</w:t>
      </w:r>
      <w:r w:rsidR="00C26837">
        <w:t>he network from providing the N</w:t>
      </w:r>
      <w:r w:rsidR="00B3204E">
        <w:t>CC to the UE when ordering the UE to RRC_INACTIVE</w:t>
      </w:r>
      <w:r w:rsidR="00CD1513">
        <w:t xml:space="preserve"> since the </w:t>
      </w:r>
      <w:r w:rsidR="00026C92">
        <w:t>source RAN nodes</w:t>
      </w:r>
      <w:r w:rsidR="00CD1513">
        <w:t xml:space="preserve"> at this time knows if it has a valid Next Hop key from the CN, so it knows if that can be applied or not when the UE resumes.</w:t>
      </w:r>
      <w:r w:rsidR="00B3204E">
        <w:t xml:space="preserve"> </w:t>
      </w:r>
    </w:p>
    <w:p w14:paraId="3E89A32C" w14:textId="071049A4" w:rsidR="007C55C8" w:rsidRDefault="007C55C8" w:rsidP="006356EC">
      <w:pPr>
        <w:ind w:left="1418" w:hanging="1418"/>
        <w:rPr>
          <w:b/>
        </w:rPr>
      </w:pPr>
      <w:r>
        <w:rPr>
          <w:b/>
        </w:rPr>
        <w:t>Proposal 4</w:t>
      </w:r>
      <w:r w:rsidR="006356EC">
        <w:rPr>
          <w:b/>
        </w:rPr>
        <w:tab/>
        <w:t>UE shou</w:t>
      </w:r>
      <w:r w:rsidR="00D27617">
        <w:rPr>
          <w:b/>
        </w:rPr>
        <w:t>ld be provided with the N</w:t>
      </w:r>
      <w:r>
        <w:rPr>
          <w:b/>
        </w:rPr>
        <w:t>CC in the RRC handover command.</w:t>
      </w:r>
    </w:p>
    <w:p w14:paraId="1317A0D4" w14:textId="52C63ECB" w:rsidR="007C55C8" w:rsidRDefault="007C55C8" w:rsidP="007C55C8">
      <w:pPr>
        <w:ind w:left="1418" w:hanging="1418"/>
        <w:rPr>
          <w:b/>
        </w:rPr>
      </w:pPr>
      <w:r>
        <w:rPr>
          <w:b/>
        </w:rPr>
        <w:t>Proposal 5</w:t>
      </w:r>
      <w:r>
        <w:rPr>
          <w:b/>
        </w:rPr>
        <w:tab/>
        <w:t xml:space="preserve">UE should be provided with the NCC </w:t>
      </w:r>
      <w:r w:rsidR="001B048D">
        <w:rPr>
          <w:b/>
        </w:rPr>
        <w:t xml:space="preserve">to be used when returning from RRC_INACTIVE at the latest </w:t>
      </w:r>
      <w:r>
        <w:rPr>
          <w:b/>
        </w:rPr>
        <w:t xml:space="preserve">in the RRC command ordering </w:t>
      </w:r>
      <w:r w:rsidR="001B048D">
        <w:rPr>
          <w:b/>
        </w:rPr>
        <w:t xml:space="preserve">the </w:t>
      </w:r>
      <w:r>
        <w:rPr>
          <w:b/>
        </w:rPr>
        <w:t>UE to RRC_INACTIVE</w:t>
      </w:r>
    </w:p>
    <w:p w14:paraId="58776733" w14:textId="77777777" w:rsidR="007C55C8" w:rsidRDefault="007C55C8" w:rsidP="006356EC">
      <w:pPr>
        <w:ind w:left="1418" w:hanging="1418"/>
        <w:rPr>
          <w:b/>
        </w:rPr>
      </w:pPr>
    </w:p>
    <w:p w14:paraId="575AEC5A" w14:textId="77777777" w:rsidR="001B048D" w:rsidRDefault="001B048D" w:rsidP="005E72A8">
      <w:r>
        <w:lastRenderedPageBreak/>
        <w:t xml:space="preserve">The second problem is how the UE is provided with a freshness parameter associated with the target node at handover, resume and re-establishment. </w:t>
      </w:r>
    </w:p>
    <w:p w14:paraId="161AE499" w14:textId="2F600ACC" w:rsidR="001B048D" w:rsidRDefault="001B048D" w:rsidP="005E72A8">
      <w:r>
        <w:t>For handover this problem is trivial since the handover command is</w:t>
      </w:r>
      <w:r w:rsidR="006F454B">
        <w:t xml:space="preserve"> most likely</w:t>
      </w:r>
      <w:r>
        <w:t xml:space="preserve"> g</w:t>
      </w:r>
      <w:r w:rsidR="006F454B">
        <w:t xml:space="preserve">enerated by the target node and </w:t>
      </w:r>
      <w:r>
        <w:t>it should be easy to provide some parameter to use in that command. The simplest solution is to adopt the same solution as in LTE and use PCI/EARFCN-DL.</w:t>
      </w:r>
    </w:p>
    <w:p w14:paraId="7CFCBCC6" w14:textId="428B6CEA" w:rsidR="001B048D" w:rsidRDefault="001B048D" w:rsidP="001B048D">
      <w:pPr>
        <w:ind w:left="1418" w:hanging="1418"/>
        <w:rPr>
          <w:b/>
        </w:rPr>
      </w:pPr>
      <w:r w:rsidRPr="001B048D">
        <w:rPr>
          <w:b/>
        </w:rPr>
        <w:t xml:space="preserve">Proposal </w:t>
      </w:r>
      <w:r w:rsidR="00DB6092">
        <w:rPr>
          <w:b/>
        </w:rPr>
        <w:t>6</w:t>
      </w:r>
      <w:r>
        <w:rPr>
          <w:b/>
        </w:rPr>
        <w:tab/>
        <w:t xml:space="preserve">At handover the UE should use the “PCI” and “EARFCN-DL” parameter </w:t>
      </w:r>
      <w:r w:rsidR="004C017B">
        <w:rPr>
          <w:b/>
        </w:rPr>
        <w:t xml:space="preserve">(or equivalent NR parameters) </w:t>
      </w:r>
      <w:r>
        <w:rPr>
          <w:b/>
        </w:rPr>
        <w:t>as input to the key derivation</w:t>
      </w:r>
      <w:r w:rsidR="00DF0B99">
        <w:rPr>
          <w:b/>
        </w:rPr>
        <w:t>. The derived key does not need to be changed if the “PCI” later changes.</w:t>
      </w:r>
    </w:p>
    <w:p w14:paraId="1A104D28" w14:textId="5D416CC8" w:rsidR="004C017B" w:rsidRDefault="001B048D" w:rsidP="001B048D">
      <w:r>
        <w:t xml:space="preserve">For resume/re-establishment there is no handover command that can be used to provide this </w:t>
      </w:r>
      <w:r w:rsidR="006F454B">
        <w:t>information</w:t>
      </w:r>
      <w:r>
        <w:t xml:space="preserve"> to the UE on the other hand it is reasonable to </w:t>
      </w:r>
      <w:r w:rsidR="004C017B">
        <w:t>believe</w:t>
      </w:r>
      <w:r>
        <w:t xml:space="preserve"> that the UE in NR will obtain some access parameters from the target cell when performing access. These parameters could be </w:t>
      </w:r>
      <w:r w:rsidR="004C017B">
        <w:t xml:space="preserve">similar to the </w:t>
      </w:r>
      <w:r w:rsidR="004C017B" w:rsidRPr="004C017B">
        <w:t>“PCI” and “EARFCN-DL”</w:t>
      </w:r>
      <w:r w:rsidR="004C017B">
        <w:t>.</w:t>
      </w:r>
    </w:p>
    <w:p w14:paraId="357874E1" w14:textId="24E31B5C" w:rsidR="004C017B" w:rsidRDefault="004C017B" w:rsidP="004C017B">
      <w:pPr>
        <w:ind w:left="1418" w:hanging="1418"/>
        <w:rPr>
          <w:b/>
        </w:rPr>
      </w:pPr>
      <w:r w:rsidRPr="001B048D">
        <w:rPr>
          <w:b/>
        </w:rPr>
        <w:t xml:space="preserve">Proposal </w:t>
      </w:r>
      <w:r w:rsidR="00DB6092">
        <w:rPr>
          <w:b/>
        </w:rPr>
        <w:t>7</w:t>
      </w:r>
      <w:r>
        <w:rPr>
          <w:b/>
        </w:rPr>
        <w:tab/>
        <w:t>At state transition from RRC_INACTIVE and at re-establishment the UE should use the “PCI” and “EARFCN-DL” parameter (or equivalent NR parameters) as input to the key derivation</w:t>
      </w:r>
    </w:p>
    <w:p w14:paraId="2ED22C8E" w14:textId="652A1303" w:rsidR="004C017B" w:rsidRPr="00FC6798" w:rsidRDefault="008B507B" w:rsidP="00FC6798">
      <w:r>
        <w:t>In case the security algorithm is changed in the target node, it would at handover be possible to convey this information to the UE similar to how it is done in LTE. At state transition or re-establishment this informa</w:t>
      </w:r>
      <w:r w:rsidR="00473217">
        <w:t xml:space="preserve">tion needs to be conveyed in the target cell. </w:t>
      </w:r>
    </w:p>
    <w:p w14:paraId="7F60361B" w14:textId="0215FA42" w:rsidR="004C017B" w:rsidRDefault="004C017B" w:rsidP="004C017B">
      <w:pPr>
        <w:pStyle w:val="Heading1"/>
      </w:pPr>
      <w:r>
        <w:t>Conclusion</w:t>
      </w:r>
    </w:p>
    <w:p w14:paraId="3D052861" w14:textId="77777777" w:rsidR="00D679D4" w:rsidRDefault="00D679D4" w:rsidP="00D679D4">
      <w:pPr>
        <w:ind w:left="1418" w:hanging="1418"/>
        <w:rPr>
          <w:b/>
        </w:rPr>
      </w:pPr>
      <w:r w:rsidRPr="005B40BD">
        <w:rPr>
          <w:b/>
          <w:bCs/>
          <w:lang w:val="en-US"/>
        </w:rPr>
        <w:t>Proposal 1</w:t>
      </w:r>
      <w:r w:rsidRPr="005B40BD">
        <w:rPr>
          <w:b/>
          <w:bCs/>
          <w:lang w:val="en-US"/>
        </w:rPr>
        <w:tab/>
      </w:r>
      <w:r>
        <w:rPr>
          <w:b/>
          <w:bCs/>
          <w:lang w:val="en-US"/>
        </w:rPr>
        <w:t>Similar to LTE i</w:t>
      </w:r>
      <w:r w:rsidRPr="005B40BD">
        <w:rPr>
          <w:b/>
          <w:bCs/>
          <w:lang w:val="en-US"/>
        </w:rPr>
        <w:t xml:space="preserve">t is proposed to perform key re-fresh at </w:t>
      </w:r>
      <w:r>
        <w:rPr>
          <w:b/>
          <w:bCs/>
          <w:lang w:val="en-US"/>
        </w:rPr>
        <w:t xml:space="preserve">every </w:t>
      </w:r>
      <w:r w:rsidRPr="005B40BD">
        <w:rPr>
          <w:b/>
          <w:bCs/>
          <w:lang w:val="en-US"/>
        </w:rPr>
        <w:t>state transition from IDLE/RRC_</w:t>
      </w:r>
      <w:r>
        <w:rPr>
          <w:b/>
          <w:bCs/>
          <w:lang w:val="en-US"/>
        </w:rPr>
        <w:t>INACTIVE</w:t>
      </w:r>
      <w:r w:rsidRPr="005B40BD">
        <w:rPr>
          <w:b/>
          <w:bCs/>
          <w:lang w:val="en-US"/>
        </w:rPr>
        <w:t xml:space="preserve"> state to RRC</w:t>
      </w:r>
      <w:r>
        <w:rPr>
          <w:b/>
          <w:bCs/>
          <w:lang w:val="en-US"/>
        </w:rPr>
        <w:t>_CONNECTED</w:t>
      </w:r>
      <w:r w:rsidRPr="005B40BD">
        <w:rPr>
          <w:b/>
        </w:rPr>
        <w:t xml:space="preserve"> state</w:t>
      </w:r>
      <w:r>
        <w:rPr>
          <w:b/>
        </w:rPr>
        <w:t>, as well as during every RRC re-establishment.</w:t>
      </w:r>
    </w:p>
    <w:p w14:paraId="09EAEC0E" w14:textId="77777777" w:rsidR="00D679D4" w:rsidRDefault="00D679D4" w:rsidP="00D679D4">
      <w:pPr>
        <w:ind w:left="1418" w:hanging="1418"/>
        <w:rPr>
          <w:b/>
        </w:rPr>
      </w:pPr>
      <w:r>
        <w:rPr>
          <w:b/>
        </w:rPr>
        <w:t>Proposal 2</w:t>
      </w:r>
      <w:r>
        <w:rPr>
          <w:b/>
        </w:rPr>
        <w:tab/>
        <w:t xml:space="preserve">Key re-fresh at RRC handover shall be supported when ordered by the network. There shall be an indication in the handover command indicating to the UE if the key shall be changed. </w:t>
      </w:r>
    </w:p>
    <w:p w14:paraId="146E8E42" w14:textId="77777777" w:rsidR="00D679D4" w:rsidRDefault="00D679D4" w:rsidP="00D679D4">
      <w:pPr>
        <w:ind w:left="1418" w:hanging="1418"/>
      </w:pPr>
      <w:r>
        <w:rPr>
          <w:b/>
        </w:rPr>
        <w:t>Proposal 3</w:t>
      </w:r>
      <w:r>
        <w:rPr>
          <w:b/>
        </w:rPr>
        <w:tab/>
        <w:t xml:space="preserve">Key re-fresh at RRC handover (triggered by the network) shall also be used for intra-node key refresh when needed. </w:t>
      </w:r>
    </w:p>
    <w:p w14:paraId="0B2E5D1D" w14:textId="77777777" w:rsidR="00DB6092" w:rsidRDefault="00DB6092" w:rsidP="00DB6092">
      <w:pPr>
        <w:ind w:left="1418" w:hanging="1418"/>
        <w:rPr>
          <w:b/>
        </w:rPr>
      </w:pPr>
      <w:r>
        <w:rPr>
          <w:b/>
        </w:rPr>
        <w:t>Proposal 4</w:t>
      </w:r>
      <w:r>
        <w:rPr>
          <w:b/>
        </w:rPr>
        <w:tab/>
        <w:t>UE should be provided with the NCC in the RRC handover command.</w:t>
      </w:r>
    </w:p>
    <w:p w14:paraId="0CB6DDA2" w14:textId="77777777" w:rsidR="00DB6092" w:rsidRDefault="00DB6092" w:rsidP="00DB6092">
      <w:pPr>
        <w:ind w:left="1418" w:hanging="1418"/>
        <w:rPr>
          <w:b/>
        </w:rPr>
      </w:pPr>
      <w:r>
        <w:rPr>
          <w:b/>
        </w:rPr>
        <w:t>Proposal 5</w:t>
      </w:r>
      <w:r>
        <w:rPr>
          <w:b/>
        </w:rPr>
        <w:tab/>
        <w:t>UE should be provided with the NCC to be used when returning from RRC_INACTIVE at the latest in the RRC command ordering the UE to RRC_INACTIVE</w:t>
      </w:r>
    </w:p>
    <w:p w14:paraId="067D0E59" w14:textId="77777777" w:rsidR="00DB6092" w:rsidRDefault="00DB6092" w:rsidP="00DB6092">
      <w:pPr>
        <w:ind w:left="1418" w:hanging="1418"/>
        <w:rPr>
          <w:b/>
        </w:rPr>
      </w:pPr>
      <w:r w:rsidRPr="001B048D">
        <w:rPr>
          <w:b/>
        </w:rPr>
        <w:t xml:space="preserve">Proposal </w:t>
      </w:r>
      <w:r>
        <w:rPr>
          <w:b/>
        </w:rPr>
        <w:t>6</w:t>
      </w:r>
      <w:r>
        <w:rPr>
          <w:b/>
        </w:rPr>
        <w:tab/>
        <w:t>At handover the UE should use the “PCI” and “EARFCN-DL” parameter (or equivalent NR parameters) as input to the key derivation. The derived key does not need to be changed if the “PCI” later changes.</w:t>
      </w:r>
    </w:p>
    <w:p w14:paraId="18231D3C" w14:textId="77777777" w:rsidR="00DB6092" w:rsidRDefault="00DB6092" w:rsidP="00DB6092">
      <w:pPr>
        <w:ind w:left="1418" w:hanging="1418"/>
        <w:rPr>
          <w:b/>
        </w:rPr>
      </w:pPr>
      <w:r w:rsidRPr="001B048D">
        <w:rPr>
          <w:b/>
        </w:rPr>
        <w:t xml:space="preserve">Proposal </w:t>
      </w:r>
      <w:r>
        <w:rPr>
          <w:b/>
        </w:rPr>
        <w:t>7</w:t>
      </w:r>
      <w:r>
        <w:rPr>
          <w:b/>
        </w:rPr>
        <w:tab/>
        <w:t>At state transition from RRC_INACTIVE and at re-establishment the UE should use the “PCI” and “EARFCN-DL” parameter (or equivalent NR parameters) as input to the key derivation</w:t>
      </w:r>
    </w:p>
    <w:p w14:paraId="3C905192" w14:textId="31AE57FB" w:rsidR="003A7EF3" w:rsidRDefault="003A7EF3" w:rsidP="001E438B">
      <w:pPr>
        <w:pStyle w:val="Proposal"/>
        <w:numPr>
          <w:ilvl w:val="0"/>
          <w:numId w:val="0"/>
        </w:numPr>
        <w:ind w:left="1304" w:hanging="1304"/>
        <w:rPr>
          <w:b w:val="0"/>
          <w:bCs w:val="0"/>
        </w:rPr>
      </w:pPr>
    </w:p>
    <w:p w14:paraId="3A43739C" w14:textId="77777777" w:rsidR="00563855" w:rsidRPr="00D06966" w:rsidRDefault="00563855">
      <w:pPr>
        <w:pStyle w:val="Proposal"/>
        <w:numPr>
          <w:ilvl w:val="0"/>
          <w:numId w:val="0"/>
        </w:numPr>
        <w:rPr>
          <w:b w:val="0"/>
          <w:lang w:val="en-US"/>
        </w:rPr>
      </w:pPr>
    </w:p>
    <w:sectPr w:rsidR="00563855" w:rsidRPr="00D06966">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DFA6A" w14:textId="77777777" w:rsidR="0022625F" w:rsidRDefault="0022625F">
      <w:r>
        <w:separator/>
      </w:r>
    </w:p>
  </w:endnote>
  <w:endnote w:type="continuationSeparator" w:id="0">
    <w:p w14:paraId="1EF661DF" w14:textId="77777777" w:rsidR="0022625F" w:rsidRDefault="0022625F">
      <w:r>
        <w:continuationSeparator/>
      </w:r>
    </w:p>
  </w:endnote>
  <w:endnote w:type="continuationNotice" w:id="1">
    <w:p w14:paraId="679A399F" w14:textId="77777777" w:rsidR="0022625F" w:rsidRDefault="002262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360A6E84" w:rsidR="00C26837" w:rsidRDefault="00C2683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874B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874B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98F9E" w14:textId="77777777" w:rsidR="0022625F" w:rsidRDefault="0022625F">
      <w:r>
        <w:separator/>
      </w:r>
    </w:p>
  </w:footnote>
  <w:footnote w:type="continuationSeparator" w:id="0">
    <w:p w14:paraId="170CFB1B" w14:textId="77777777" w:rsidR="0022625F" w:rsidRDefault="0022625F">
      <w:r>
        <w:continuationSeparator/>
      </w:r>
    </w:p>
  </w:footnote>
  <w:footnote w:type="continuationNotice" w:id="1">
    <w:p w14:paraId="5FFE9894" w14:textId="77777777" w:rsidR="0022625F" w:rsidRDefault="002262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C26837" w:rsidRDefault="00C2683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C26837" w:rsidRDefault="00C26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86749D"/>
    <w:multiLevelType w:val="hybridMultilevel"/>
    <w:tmpl w:val="9C8AFE30"/>
    <w:lvl w:ilvl="0" w:tplc="DDFEE7C8">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8C7A4F"/>
    <w:multiLevelType w:val="hybridMultilevel"/>
    <w:tmpl w:val="527E1ED6"/>
    <w:lvl w:ilvl="0" w:tplc="714A9F5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6415FA"/>
    <w:multiLevelType w:val="hybridMultilevel"/>
    <w:tmpl w:val="F2C65968"/>
    <w:lvl w:ilvl="0" w:tplc="4A60B7A6">
      <w:start w:val="1"/>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6F463D"/>
    <w:multiLevelType w:val="hybridMultilevel"/>
    <w:tmpl w:val="A4140B94"/>
    <w:lvl w:ilvl="0" w:tplc="041D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AA46647"/>
    <w:multiLevelType w:val="hybridMultilevel"/>
    <w:tmpl w:val="AF2A6EAC"/>
    <w:lvl w:ilvl="0" w:tplc="07DCE52E">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5608AE"/>
    <w:multiLevelType w:val="hybridMultilevel"/>
    <w:tmpl w:val="65481212"/>
    <w:lvl w:ilvl="0" w:tplc="875E9A3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8"/>
  </w:num>
  <w:num w:numId="4">
    <w:abstractNumId w:val="9"/>
  </w:num>
  <w:num w:numId="5">
    <w:abstractNumId w:val="5"/>
  </w:num>
  <w:num w:numId="6">
    <w:abstractNumId w:val="10"/>
  </w:num>
  <w:num w:numId="7">
    <w:abstractNumId w:val="16"/>
  </w:num>
  <w:num w:numId="8">
    <w:abstractNumId w:val="6"/>
  </w:num>
  <w:num w:numId="9">
    <w:abstractNumId w:val="13"/>
  </w:num>
  <w:num w:numId="10">
    <w:abstractNumId w:val="14"/>
  </w:num>
  <w:num w:numId="11">
    <w:abstractNumId w:val="8"/>
  </w:num>
  <w:num w:numId="12">
    <w:abstractNumId w:val="8"/>
    <w:lvlOverride w:ilvl="0">
      <w:startOverride w:val="1"/>
    </w:lvlOverride>
  </w:num>
  <w:num w:numId="13">
    <w:abstractNumId w:val="11"/>
  </w:num>
  <w:num w:numId="14">
    <w:abstractNumId w:val="15"/>
  </w:num>
  <w:num w:numId="15">
    <w:abstractNumId w:val="18"/>
  </w:num>
  <w:num w:numId="16">
    <w:abstractNumId w:val="2"/>
  </w:num>
  <w:num w:numId="17">
    <w:abstractNumId w:val="8"/>
  </w:num>
  <w:num w:numId="18">
    <w:abstractNumId w:val="8"/>
    <w:lvlOverride w:ilvl="0">
      <w:startOverride w:val="1"/>
    </w:lvlOverride>
  </w:num>
  <w:num w:numId="19">
    <w:abstractNumId w:val="8"/>
  </w:num>
  <w:num w:numId="20">
    <w:abstractNumId w:val="8"/>
    <w:lvlOverride w:ilvl="0">
      <w:startOverride w:val="5"/>
    </w:lvlOverride>
  </w:num>
  <w:num w:numId="21">
    <w:abstractNumId w:val="4"/>
  </w:num>
  <w:num w:numId="22">
    <w:abstractNumId w:val="7"/>
  </w:num>
  <w:num w:numId="23">
    <w:abstractNumId w:val="8"/>
    <w:lvlOverride w:ilvl="0">
      <w:startOverride w:val="9"/>
    </w:lvlOverride>
  </w:num>
  <w:num w:numId="24">
    <w:abstractNumId w:val="1"/>
  </w:num>
  <w:num w:numId="25">
    <w:abstractNumId w:val="17"/>
  </w:num>
  <w:num w:numId="2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26C92"/>
    <w:rsid w:val="000325B8"/>
    <w:rsid w:val="00034C15"/>
    <w:rsid w:val="00035FCA"/>
    <w:rsid w:val="00036BA1"/>
    <w:rsid w:val="00041489"/>
    <w:rsid w:val="000422E2"/>
    <w:rsid w:val="00042F22"/>
    <w:rsid w:val="0004395C"/>
    <w:rsid w:val="000444EF"/>
    <w:rsid w:val="00044CCE"/>
    <w:rsid w:val="00051081"/>
    <w:rsid w:val="00052A07"/>
    <w:rsid w:val="000534E3"/>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2C3"/>
    <w:rsid w:val="000A36C3"/>
    <w:rsid w:val="000A42E1"/>
    <w:rsid w:val="000A56F2"/>
    <w:rsid w:val="000B2719"/>
    <w:rsid w:val="000B3A8F"/>
    <w:rsid w:val="000B3F42"/>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6C88"/>
    <w:rsid w:val="000E0527"/>
    <w:rsid w:val="000E1E92"/>
    <w:rsid w:val="000E68B3"/>
    <w:rsid w:val="000F06D6"/>
    <w:rsid w:val="000F0DD9"/>
    <w:rsid w:val="000F0EB1"/>
    <w:rsid w:val="000F1106"/>
    <w:rsid w:val="000F3BE9"/>
    <w:rsid w:val="000F3F6C"/>
    <w:rsid w:val="000F6B82"/>
    <w:rsid w:val="000F6DF3"/>
    <w:rsid w:val="001005FF"/>
    <w:rsid w:val="00100F45"/>
    <w:rsid w:val="00101E19"/>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67DD"/>
    <w:rsid w:val="0014787F"/>
    <w:rsid w:val="001501DF"/>
    <w:rsid w:val="00151E23"/>
    <w:rsid w:val="001526E0"/>
    <w:rsid w:val="001534F9"/>
    <w:rsid w:val="00153A5D"/>
    <w:rsid w:val="00153DA5"/>
    <w:rsid w:val="001551B5"/>
    <w:rsid w:val="001609E7"/>
    <w:rsid w:val="00160C4A"/>
    <w:rsid w:val="00161D58"/>
    <w:rsid w:val="00162B29"/>
    <w:rsid w:val="001659C1"/>
    <w:rsid w:val="0016637B"/>
    <w:rsid w:val="00167C89"/>
    <w:rsid w:val="00173344"/>
    <w:rsid w:val="00173A8E"/>
    <w:rsid w:val="00174A60"/>
    <w:rsid w:val="00177587"/>
    <w:rsid w:val="001807F6"/>
    <w:rsid w:val="0018143F"/>
    <w:rsid w:val="001825A5"/>
    <w:rsid w:val="00190AC1"/>
    <w:rsid w:val="001923AC"/>
    <w:rsid w:val="00192BEB"/>
    <w:rsid w:val="0019341A"/>
    <w:rsid w:val="001955A4"/>
    <w:rsid w:val="00197DF9"/>
    <w:rsid w:val="001A1987"/>
    <w:rsid w:val="001A22DA"/>
    <w:rsid w:val="001A2564"/>
    <w:rsid w:val="001A2B06"/>
    <w:rsid w:val="001A397B"/>
    <w:rsid w:val="001A6173"/>
    <w:rsid w:val="001A65E5"/>
    <w:rsid w:val="001A6CBA"/>
    <w:rsid w:val="001B048D"/>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438B"/>
    <w:rsid w:val="001E58E2"/>
    <w:rsid w:val="001E78CE"/>
    <w:rsid w:val="001E7AED"/>
    <w:rsid w:val="001F2689"/>
    <w:rsid w:val="001F3916"/>
    <w:rsid w:val="001F54C5"/>
    <w:rsid w:val="001F63DB"/>
    <w:rsid w:val="001F662C"/>
    <w:rsid w:val="001F7074"/>
    <w:rsid w:val="00200490"/>
    <w:rsid w:val="00201F3A"/>
    <w:rsid w:val="00203F96"/>
    <w:rsid w:val="002069B2"/>
    <w:rsid w:val="00207FA3"/>
    <w:rsid w:val="0021200B"/>
    <w:rsid w:val="00214AED"/>
    <w:rsid w:val="00214CED"/>
    <w:rsid w:val="00214DA8"/>
    <w:rsid w:val="00215423"/>
    <w:rsid w:val="002158FA"/>
    <w:rsid w:val="00220600"/>
    <w:rsid w:val="002224DB"/>
    <w:rsid w:val="00223FCB"/>
    <w:rsid w:val="00225168"/>
    <w:rsid w:val="002252C3"/>
    <w:rsid w:val="00225C54"/>
    <w:rsid w:val="0022625F"/>
    <w:rsid w:val="00230765"/>
    <w:rsid w:val="00230D6D"/>
    <w:rsid w:val="002319E4"/>
    <w:rsid w:val="00232766"/>
    <w:rsid w:val="00232AED"/>
    <w:rsid w:val="0023371F"/>
    <w:rsid w:val="0023406B"/>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0A38"/>
    <w:rsid w:val="002F2771"/>
    <w:rsid w:val="002F37A9"/>
    <w:rsid w:val="002F6E40"/>
    <w:rsid w:val="003010E1"/>
    <w:rsid w:val="00301CE6"/>
    <w:rsid w:val="0030256B"/>
    <w:rsid w:val="0030492A"/>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27599"/>
    <w:rsid w:val="00331751"/>
    <w:rsid w:val="00334579"/>
    <w:rsid w:val="00334EAF"/>
    <w:rsid w:val="00335858"/>
    <w:rsid w:val="00336BDA"/>
    <w:rsid w:val="00342681"/>
    <w:rsid w:val="00342BD7"/>
    <w:rsid w:val="00346DB5"/>
    <w:rsid w:val="003477B1"/>
    <w:rsid w:val="0035204F"/>
    <w:rsid w:val="00356C79"/>
    <w:rsid w:val="00357380"/>
    <w:rsid w:val="003602D9"/>
    <w:rsid w:val="003604CE"/>
    <w:rsid w:val="00364626"/>
    <w:rsid w:val="00370E47"/>
    <w:rsid w:val="003742AC"/>
    <w:rsid w:val="00375476"/>
    <w:rsid w:val="00377CE1"/>
    <w:rsid w:val="00381B3C"/>
    <w:rsid w:val="00385BF0"/>
    <w:rsid w:val="00386745"/>
    <w:rsid w:val="00390400"/>
    <w:rsid w:val="0039066C"/>
    <w:rsid w:val="0039303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4145"/>
    <w:rsid w:val="003D5B1F"/>
    <w:rsid w:val="003E15FA"/>
    <w:rsid w:val="003E55E4"/>
    <w:rsid w:val="003E74E3"/>
    <w:rsid w:val="003F05C7"/>
    <w:rsid w:val="003F1F55"/>
    <w:rsid w:val="003F2384"/>
    <w:rsid w:val="003F2CB8"/>
    <w:rsid w:val="003F2CD4"/>
    <w:rsid w:val="003F6BBE"/>
    <w:rsid w:val="003F71C7"/>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3D5E"/>
    <w:rsid w:val="004141DD"/>
    <w:rsid w:val="00421105"/>
    <w:rsid w:val="00421899"/>
    <w:rsid w:val="004242F4"/>
    <w:rsid w:val="00427248"/>
    <w:rsid w:val="004358F0"/>
    <w:rsid w:val="00436EA4"/>
    <w:rsid w:val="00437447"/>
    <w:rsid w:val="004419C9"/>
    <w:rsid w:val="00441A92"/>
    <w:rsid w:val="004428EF"/>
    <w:rsid w:val="00444F56"/>
    <w:rsid w:val="0044528E"/>
    <w:rsid w:val="00446488"/>
    <w:rsid w:val="004517AA"/>
    <w:rsid w:val="00452B2A"/>
    <w:rsid w:val="00452CAC"/>
    <w:rsid w:val="00452E9A"/>
    <w:rsid w:val="00454DAD"/>
    <w:rsid w:val="0045652D"/>
    <w:rsid w:val="00457565"/>
    <w:rsid w:val="00457B71"/>
    <w:rsid w:val="00461F9F"/>
    <w:rsid w:val="004669E2"/>
    <w:rsid w:val="00470C31"/>
    <w:rsid w:val="00473217"/>
    <w:rsid w:val="004734D0"/>
    <w:rsid w:val="0047475A"/>
    <w:rsid w:val="0047556B"/>
    <w:rsid w:val="00477768"/>
    <w:rsid w:val="0048112F"/>
    <w:rsid w:val="00483BB6"/>
    <w:rsid w:val="00486ACF"/>
    <w:rsid w:val="00492BC5"/>
    <w:rsid w:val="004964F1"/>
    <w:rsid w:val="00497F83"/>
    <w:rsid w:val="004A16BC"/>
    <w:rsid w:val="004A25D7"/>
    <w:rsid w:val="004A2B94"/>
    <w:rsid w:val="004A3021"/>
    <w:rsid w:val="004A4533"/>
    <w:rsid w:val="004A7D56"/>
    <w:rsid w:val="004B5DAE"/>
    <w:rsid w:val="004B72BA"/>
    <w:rsid w:val="004B7C0C"/>
    <w:rsid w:val="004B7FA5"/>
    <w:rsid w:val="004C017B"/>
    <w:rsid w:val="004C1072"/>
    <w:rsid w:val="004C379F"/>
    <w:rsid w:val="004C3898"/>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3527"/>
    <w:rsid w:val="004F3DA5"/>
    <w:rsid w:val="004F4DA3"/>
    <w:rsid w:val="004F6FE0"/>
    <w:rsid w:val="00506557"/>
    <w:rsid w:val="0050677A"/>
    <w:rsid w:val="005108D8"/>
    <w:rsid w:val="005116F9"/>
    <w:rsid w:val="005131EC"/>
    <w:rsid w:val="0051333C"/>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121F"/>
    <w:rsid w:val="00561AFD"/>
    <w:rsid w:val="00561BC8"/>
    <w:rsid w:val="00563855"/>
    <w:rsid w:val="00565488"/>
    <w:rsid w:val="005679DD"/>
    <w:rsid w:val="00572505"/>
    <w:rsid w:val="005736A1"/>
    <w:rsid w:val="005742B7"/>
    <w:rsid w:val="005743A5"/>
    <w:rsid w:val="00582809"/>
    <w:rsid w:val="00584F52"/>
    <w:rsid w:val="005874BB"/>
    <w:rsid w:val="0058798C"/>
    <w:rsid w:val="00587FA9"/>
    <w:rsid w:val="005900FA"/>
    <w:rsid w:val="005908CD"/>
    <w:rsid w:val="00590AF9"/>
    <w:rsid w:val="005935A4"/>
    <w:rsid w:val="005948C2"/>
    <w:rsid w:val="00595DCA"/>
    <w:rsid w:val="0059779B"/>
    <w:rsid w:val="005A209A"/>
    <w:rsid w:val="005A288A"/>
    <w:rsid w:val="005A662D"/>
    <w:rsid w:val="005A68BA"/>
    <w:rsid w:val="005A703C"/>
    <w:rsid w:val="005A7A43"/>
    <w:rsid w:val="005B04A1"/>
    <w:rsid w:val="005B1CDF"/>
    <w:rsid w:val="005B1F4F"/>
    <w:rsid w:val="005B35D7"/>
    <w:rsid w:val="005B392A"/>
    <w:rsid w:val="005B3AA3"/>
    <w:rsid w:val="005B40BD"/>
    <w:rsid w:val="005B5D20"/>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E72A8"/>
    <w:rsid w:val="005E75FB"/>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24C8A"/>
    <w:rsid w:val="00630001"/>
    <w:rsid w:val="006311B3"/>
    <w:rsid w:val="00631F81"/>
    <w:rsid w:val="0063284C"/>
    <w:rsid w:val="006356EC"/>
    <w:rsid w:val="00636398"/>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5FEE"/>
    <w:rsid w:val="00667EE7"/>
    <w:rsid w:val="00670922"/>
    <w:rsid w:val="00670BE1"/>
    <w:rsid w:val="0067218F"/>
    <w:rsid w:val="006741F2"/>
    <w:rsid w:val="00674CC3"/>
    <w:rsid w:val="00675C72"/>
    <w:rsid w:val="006771F9"/>
    <w:rsid w:val="006776D7"/>
    <w:rsid w:val="00681003"/>
    <w:rsid w:val="006817C9"/>
    <w:rsid w:val="00683ECE"/>
    <w:rsid w:val="006951C6"/>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70B5"/>
    <w:rsid w:val="006E7D3B"/>
    <w:rsid w:val="006F0F8A"/>
    <w:rsid w:val="006F1B70"/>
    <w:rsid w:val="006F341D"/>
    <w:rsid w:val="006F3CDE"/>
    <w:rsid w:val="006F454B"/>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54E2"/>
    <w:rsid w:val="007571E1"/>
    <w:rsid w:val="007604B2"/>
    <w:rsid w:val="00765281"/>
    <w:rsid w:val="00766BAD"/>
    <w:rsid w:val="0076708C"/>
    <w:rsid w:val="00770B34"/>
    <w:rsid w:val="007755C2"/>
    <w:rsid w:val="007755F2"/>
    <w:rsid w:val="00776971"/>
    <w:rsid w:val="0078177E"/>
    <w:rsid w:val="0078304C"/>
    <w:rsid w:val="00783673"/>
    <w:rsid w:val="00785490"/>
    <w:rsid w:val="007866B9"/>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55C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52E7"/>
    <w:rsid w:val="007F60D8"/>
    <w:rsid w:val="007F645F"/>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44E8"/>
    <w:rsid w:val="00844E80"/>
    <w:rsid w:val="00846CCD"/>
    <w:rsid w:val="00846FE7"/>
    <w:rsid w:val="008542B3"/>
    <w:rsid w:val="00856911"/>
    <w:rsid w:val="008677FD"/>
    <w:rsid w:val="00870038"/>
    <w:rsid w:val="0087007D"/>
    <w:rsid w:val="008706D4"/>
    <w:rsid w:val="00870F8A"/>
    <w:rsid w:val="008719A4"/>
    <w:rsid w:val="00871D23"/>
    <w:rsid w:val="00873177"/>
    <w:rsid w:val="00874312"/>
    <w:rsid w:val="0087437C"/>
    <w:rsid w:val="00875CD7"/>
    <w:rsid w:val="00876B4D"/>
    <w:rsid w:val="00877E55"/>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3886"/>
    <w:rsid w:val="008B507B"/>
    <w:rsid w:val="008B51A0"/>
    <w:rsid w:val="008B592A"/>
    <w:rsid w:val="008B79E5"/>
    <w:rsid w:val="008B7B5C"/>
    <w:rsid w:val="008B7EFE"/>
    <w:rsid w:val="008C0B3F"/>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214C"/>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47F57"/>
    <w:rsid w:val="00950DE7"/>
    <w:rsid w:val="00951AF2"/>
    <w:rsid w:val="00953920"/>
    <w:rsid w:val="00953D47"/>
    <w:rsid w:val="0095681E"/>
    <w:rsid w:val="00956B1D"/>
    <w:rsid w:val="009572D4"/>
    <w:rsid w:val="00961921"/>
    <w:rsid w:val="0096430A"/>
    <w:rsid w:val="0096554B"/>
    <w:rsid w:val="0096584A"/>
    <w:rsid w:val="00966415"/>
    <w:rsid w:val="009675AA"/>
    <w:rsid w:val="009715C3"/>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C5077"/>
    <w:rsid w:val="009D036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64CC"/>
    <w:rsid w:val="00A07A3D"/>
    <w:rsid w:val="00A10CFF"/>
    <w:rsid w:val="00A13E54"/>
    <w:rsid w:val="00A14603"/>
    <w:rsid w:val="00A17F63"/>
    <w:rsid w:val="00A20B9F"/>
    <w:rsid w:val="00A2193B"/>
    <w:rsid w:val="00A2351A"/>
    <w:rsid w:val="00A23A3B"/>
    <w:rsid w:val="00A264A9"/>
    <w:rsid w:val="00A26D6B"/>
    <w:rsid w:val="00A27785"/>
    <w:rsid w:val="00A30187"/>
    <w:rsid w:val="00A31C10"/>
    <w:rsid w:val="00A339B2"/>
    <w:rsid w:val="00A3448A"/>
    <w:rsid w:val="00A36297"/>
    <w:rsid w:val="00A36B2D"/>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28B1"/>
    <w:rsid w:val="00A86279"/>
    <w:rsid w:val="00A91522"/>
    <w:rsid w:val="00A92879"/>
    <w:rsid w:val="00A937F3"/>
    <w:rsid w:val="00A9442A"/>
    <w:rsid w:val="00A944CF"/>
    <w:rsid w:val="00A9694D"/>
    <w:rsid w:val="00AA016F"/>
    <w:rsid w:val="00AA1ED6"/>
    <w:rsid w:val="00AA4176"/>
    <w:rsid w:val="00AA4F83"/>
    <w:rsid w:val="00AA51D6"/>
    <w:rsid w:val="00AA7770"/>
    <w:rsid w:val="00AB0BC8"/>
    <w:rsid w:val="00AB11CA"/>
    <w:rsid w:val="00AB14D9"/>
    <w:rsid w:val="00AB2E29"/>
    <w:rsid w:val="00AB4AB8"/>
    <w:rsid w:val="00AB655E"/>
    <w:rsid w:val="00AC007F"/>
    <w:rsid w:val="00AC0140"/>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5084"/>
    <w:rsid w:val="00B157F9"/>
    <w:rsid w:val="00B1693C"/>
    <w:rsid w:val="00B16AFE"/>
    <w:rsid w:val="00B20256"/>
    <w:rsid w:val="00B20D09"/>
    <w:rsid w:val="00B222B8"/>
    <w:rsid w:val="00B2763F"/>
    <w:rsid w:val="00B27AAC"/>
    <w:rsid w:val="00B30929"/>
    <w:rsid w:val="00B3204E"/>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39F6"/>
    <w:rsid w:val="00B743E7"/>
    <w:rsid w:val="00B7527D"/>
    <w:rsid w:val="00B75B72"/>
    <w:rsid w:val="00B779F6"/>
    <w:rsid w:val="00B8088E"/>
    <w:rsid w:val="00B816EA"/>
    <w:rsid w:val="00B81A6C"/>
    <w:rsid w:val="00B81B0D"/>
    <w:rsid w:val="00B82E51"/>
    <w:rsid w:val="00B84013"/>
    <w:rsid w:val="00B85DE5"/>
    <w:rsid w:val="00B90F73"/>
    <w:rsid w:val="00B92EA3"/>
    <w:rsid w:val="00B93B59"/>
    <w:rsid w:val="00B9406A"/>
    <w:rsid w:val="00B9650A"/>
    <w:rsid w:val="00BA0212"/>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C73F4"/>
    <w:rsid w:val="00BD09F7"/>
    <w:rsid w:val="00BD48AC"/>
    <w:rsid w:val="00BD4DD5"/>
    <w:rsid w:val="00BD5F1A"/>
    <w:rsid w:val="00BD7A42"/>
    <w:rsid w:val="00BE0814"/>
    <w:rsid w:val="00BE1234"/>
    <w:rsid w:val="00BE1C95"/>
    <w:rsid w:val="00BE2FA6"/>
    <w:rsid w:val="00BE333F"/>
    <w:rsid w:val="00BE49D7"/>
    <w:rsid w:val="00BE7406"/>
    <w:rsid w:val="00BE7603"/>
    <w:rsid w:val="00BF3279"/>
    <w:rsid w:val="00BF74C7"/>
    <w:rsid w:val="00C002D1"/>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6837"/>
    <w:rsid w:val="00C279B5"/>
    <w:rsid w:val="00C27C45"/>
    <w:rsid w:val="00C36C34"/>
    <w:rsid w:val="00C3719D"/>
    <w:rsid w:val="00C45B86"/>
    <w:rsid w:val="00C4713E"/>
    <w:rsid w:val="00C50BE0"/>
    <w:rsid w:val="00C51A56"/>
    <w:rsid w:val="00C52663"/>
    <w:rsid w:val="00C54995"/>
    <w:rsid w:val="00C54D41"/>
    <w:rsid w:val="00C60783"/>
    <w:rsid w:val="00C60984"/>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6AE2"/>
    <w:rsid w:val="00C9027A"/>
    <w:rsid w:val="00C9068E"/>
    <w:rsid w:val="00C93C4B"/>
    <w:rsid w:val="00C944AB"/>
    <w:rsid w:val="00C9462E"/>
    <w:rsid w:val="00C95B40"/>
    <w:rsid w:val="00CA1ED8"/>
    <w:rsid w:val="00CA2E8B"/>
    <w:rsid w:val="00CB1F63"/>
    <w:rsid w:val="00CB4BAE"/>
    <w:rsid w:val="00CB7170"/>
    <w:rsid w:val="00CC040E"/>
    <w:rsid w:val="00CC111F"/>
    <w:rsid w:val="00CC188F"/>
    <w:rsid w:val="00CC2011"/>
    <w:rsid w:val="00CC2411"/>
    <w:rsid w:val="00CC3EA0"/>
    <w:rsid w:val="00CC7B45"/>
    <w:rsid w:val="00CD1188"/>
    <w:rsid w:val="00CD127A"/>
    <w:rsid w:val="00CD1513"/>
    <w:rsid w:val="00CD2D65"/>
    <w:rsid w:val="00CD2ED1"/>
    <w:rsid w:val="00CD337B"/>
    <w:rsid w:val="00CD6EB6"/>
    <w:rsid w:val="00CE0424"/>
    <w:rsid w:val="00CE0AF9"/>
    <w:rsid w:val="00CE1F8B"/>
    <w:rsid w:val="00CE3D86"/>
    <w:rsid w:val="00CE7561"/>
    <w:rsid w:val="00CF1354"/>
    <w:rsid w:val="00CF3B1F"/>
    <w:rsid w:val="00CF3BF6"/>
    <w:rsid w:val="00CF625B"/>
    <w:rsid w:val="00CF687E"/>
    <w:rsid w:val="00D00AE7"/>
    <w:rsid w:val="00D0349B"/>
    <w:rsid w:val="00D06966"/>
    <w:rsid w:val="00D10249"/>
    <w:rsid w:val="00D115C3"/>
    <w:rsid w:val="00D11897"/>
    <w:rsid w:val="00D13135"/>
    <w:rsid w:val="00D13D1C"/>
    <w:rsid w:val="00D13E4E"/>
    <w:rsid w:val="00D20493"/>
    <w:rsid w:val="00D213C2"/>
    <w:rsid w:val="00D239A7"/>
    <w:rsid w:val="00D23F47"/>
    <w:rsid w:val="00D27617"/>
    <w:rsid w:val="00D31439"/>
    <w:rsid w:val="00D32A9B"/>
    <w:rsid w:val="00D36E71"/>
    <w:rsid w:val="00D3710F"/>
    <w:rsid w:val="00D37BAE"/>
    <w:rsid w:val="00D37D87"/>
    <w:rsid w:val="00D40B33"/>
    <w:rsid w:val="00D417B3"/>
    <w:rsid w:val="00D4299C"/>
    <w:rsid w:val="00D4318F"/>
    <w:rsid w:val="00D438BF"/>
    <w:rsid w:val="00D440F8"/>
    <w:rsid w:val="00D515C7"/>
    <w:rsid w:val="00D523E0"/>
    <w:rsid w:val="00D52999"/>
    <w:rsid w:val="00D53B52"/>
    <w:rsid w:val="00D546FF"/>
    <w:rsid w:val="00D547DD"/>
    <w:rsid w:val="00D55AD5"/>
    <w:rsid w:val="00D576CA"/>
    <w:rsid w:val="00D60712"/>
    <w:rsid w:val="00D61AF5"/>
    <w:rsid w:val="00D62262"/>
    <w:rsid w:val="00D62712"/>
    <w:rsid w:val="00D652B5"/>
    <w:rsid w:val="00D66155"/>
    <w:rsid w:val="00D66CAA"/>
    <w:rsid w:val="00D679D4"/>
    <w:rsid w:val="00D708B0"/>
    <w:rsid w:val="00D7322A"/>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092"/>
    <w:rsid w:val="00DB6176"/>
    <w:rsid w:val="00DC1C50"/>
    <w:rsid w:val="00DC2D36"/>
    <w:rsid w:val="00DC53EF"/>
    <w:rsid w:val="00DD28F8"/>
    <w:rsid w:val="00DD6051"/>
    <w:rsid w:val="00DD6BE3"/>
    <w:rsid w:val="00DD6CA7"/>
    <w:rsid w:val="00DE1908"/>
    <w:rsid w:val="00DE3BDB"/>
    <w:rsid w:val="00DE5608"/>
    <w:rsid w:val="00DE58D0"/>
    <w:rsid w:val="00DE654F"/>
    <w:rsid w:val="00DF0B6E"/>
    <w:rsid w:val="00DF0B99"/>
    <w:rsid w:val="00DF15E0"/>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5BE1"/>
    <w:rsid w:val="00E57565"/>
    <w:rsid w:val="00E61125"/>
    <w:rsid w:val="00E61A89"/>
    <w:rsid w:val="00E63838"/>
    <w:rsid w:val="00E64434"/>
    <w:rsid w:val="00E65010"/>
    <w:rsid w:val="00E65235"/>
    <w:rsid w:val="00E67552"/>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5578"/>
    <w:rsid w:val="00ED7D94"/>
    <w:rsid w:val="00EF18FE"/>
    <w:rsid w:val="00EF3C81"/>
    <w:rsid w:val="00EF4221"/>
    <w:rsid w:val="00EF4C30"/>
    <w:rsid w:val="00EF5787"/>
    <w:rsid w:val="00EF60D0"/>
    <w:rsid w:val="00EF6A5C"/>
    <w:rsid w:val="00F02799"/>
    <w:rsid w:val="00F0528D"/>
    <w:rsid w:val="00F06C67"/>
    <w:rsid w:val="00F06DFD"/>
    <w:rsid w:val="00F071D1"/>
    <w:rsid w:val="00F07533"/>
    <w:rsid w:val="00F10595"/>
    <w:rsid w:val="00F10629"/>
    <w:rsid w:val="00F14FC7"/>
    <w:rsid w:val="00F15FA5"/>
    <w:rsid w:val="00F20066"/>
    <w:rsid w:val="00F209B7"/>
    <w:rsid w:val="00F23434"/>
    <w:rsid w:val="00F2376F"/>
    <w:rsid w:val="00F243D8"/>
    <w:rsid w:val="00F2556B"/>
    <w:rsid w:val="00F262AD"/>
    <w:rsid w:val="00F27B04"/>
    <w:rsid w:val="00F30828"/>
    <w:rsid w:val="00F313D6"/>
    <w:rsid w:val="00F336BB"/>
    <w:rsid w:val="00F40F0C"/>
    <w:rsid w:val="00F41F80"/>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3EB"/>
    <w:rsid w:val="00FB4C80"/>
    <w:rsid w:val="00FB6A6A"/>
    <w:rsid w:val="00FC4E33"/>
    <w:rsid w:val="00FC6798"/>
    <w:rsid w:val="00FC721F"/>
    <w:rsid w:val="00FC7429"/>
    <w:rsid w:val="00FC74B1"/>
    <w:rsid w:val="00FD07F6"/>
    <w:rsid w:val="00FD0EE5"/>
    <w:rsid w:val="00FD18A0"/>
    <w:rsid w:val="00FD1EC8"/>
    <w:rsid w:val="00FD2354"/>
    <w:rsid w:val="00FD37DA"/>
    <w:rsid w:val="00FD47ED"/>
    <w:rsid w:val="00FD50C6"/>
    <w:rsid w:val="00FD74DB"/>
    <w:rsid w:val="00FD7660"/>
    <w:rsid w:val="00FE0655"/>
    <w:rsid w:val="00FE2365"/>
    <w:rsid w:val="00FE2ABC"/>
    <w:rsid w:val="00FE31AB"/>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9D6BF750-7A9F-46C3-A292-B2FE17216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character" w:customStyle="1" w:styleId="NOChar">
    <w:name w:val="NO Char"/>
    <w:basedOn w:val="DefaultParagraphFont"/>
    <w:locked/>
    <w:rsid w:val="00BA0212"/>
    <w:rPr>
      <w:rFonts w:ascii="Arial" w:eastAsia="SimSun" w:hAnsi="Arial" w:cs="Arial"/>
      <w:color w:val="0000FF"/>
      <w:kern w:val="2"/>
      <w:lang w:val="en-GB" w:eastAsia="zh-CN" w:bidi="ar-SA"/>
    </w:rPr>
  </w:style>
  <w:style w:type="character" w:customStyle="1" w:styleId="B1Char">
    <w:name w:val="B1 Char"/>
    <w:basedOn w:val="DefaultParagraphFont"/>
    <w:locked/>
    <w:rsid w:val="00BA0212"/>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D213C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D213C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036965">
      <w:bodyDiv w:val="1"/>
      <w:marLeft w:val="0"/>
      <w:marRight w:val="0"/>
      <w:marTop w:val="0"/>
      <w:marBottom w:val="0"/>
      <w:divBdr>
        <w:top w:val="none" w:sz="0" w:space="0" w:color="auto"/>
        <w:left w:val="none" w:sz="0" w:space="0" w:color="auto"/>
        <w:bottom w:val="none" w:sz="0" w:space="0" w:color="auto"/>
        <w:right w:val="none" w:sz="0" w:space="0" w:color="auto"/>
      </w:divBdr>
    </w:div>
    <w:div w:id="419253622">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53533285">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5NUHHDQN7SK2-1-177339</_dlc_DocId>
    <_dlc_DocIdUrl xmlns="08b2df90-05d3-4030-90d4-c9feeb4a1cd9">
      <Url>https://ericoll.internal.ericsson.com/sites/star/_layouts/DocIdRedir.aspx?ID=5NUHHDQN7SK2-1-177339</Url>
      <Description>5NUHHDQN7SK2-1-177339</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file>

<file path=customXml/itemProps2.xml><?xml version="1.0" encoding="utf-8"?>
<ds:datastoreItem xmlns:ds="http://schemas.openxmlformats.org/officeDocument/2006/customXml" ds:itemID="{D23EDC9F-4776-4D98-9331-AD8870A54FF9}"/>
</file>

<file path=customXml/itemProps3.xml><?xml version="1.0" encoding="utf-8"?>
<ds:datastoreItem xmlns:ds="http://schemas.openxmlformats.org/officeDocument/2006/customXml" ds:itemID="{601D21AA-B539-4473-A545-158C427DF335}"/>
</file>

<file path=customXml/itemProps4.xml><?xml version="1.0" encoding="utf-8"?>
<ds:datastoreItem xmlns:ds="http://schemas.openxmlformats.org/officeDocument/2006/customXml" ds:itemID="{D7FB70D0-C818-4A6E-A54E-E32D7FC4A382}"/>
</file>

<file path=customXml/itemProps5.xml><?xml version="1.0" encoding="utf-8"?>
<ds:datastoreItem xmlns:ds="http://schemas.openxmlformats.org/officeDocument/2006/customXml" ds:itemID="{EB97098B-97A8-47C7-9689-47799A1FBB94}"/>
</file>

<file path=customXml/itemProps6.xml><?xml version="1.0" encoding="utf-8"?>
<ds:datastoreItem xmlns:ds="http://schemas.openxmlformats.org/officeDocument/2006/customXml" ds:itemID="{701EBA13-2F60-46A1-A9B3-FD300DD8E678}"/>
</file>

<file path=docProps/app.xml><?xml version="1.0" encoding="utf-8"?>
<Properties xmlns="http://schemas.openxmlformats.org/officeDocument/2006/extended-properties" xmlns:vt="http://schemas.openxmlformats.org/officeDocument/2006/docPropsVTypes">
  <Template>Ry-xxxxxx Contribution Template.dot</Template>
  <TotalTime>3</TotalTime>
  <Pages>3</Pages>
  <Words>1409</Words>
  <Characters>7472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4</cp:revision>
  <cp:lastPrinted>2016-01-26T08:44:00Z</cp:lastPrinted>
  <dcterms:created xsi:type="dcterms:W3CDTF">2017-06-12T15:08:00Z</dcterms:created>
  <dcterms:modified xsi:type="dcterms:W3CDTF">2017-06-16T18:30:00Z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165393d3-9a4b-46cb-82e4-1695bce80790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APMBB Deployments ＆ Spectrum|644d70e3-351b-4c06-8b80-4aa32d170e18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